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91F" w:rsidRPr="002B072C" w:rsidRDefault="00A8391F" w:rsidP="00A8391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  <w:u w:val="single"/>
        </w:rPr>
        <w:t>John MARDEN</w:t>
      </w:r>
      <w:r w:rsidRPr="002B072C">
        <w:rPr>
          <w:rFonts w:ascii="Times New Roman" w:hAnsi="Times New Roman" w:cs="Times New Roman"/>
          <w:sz w:val="24"/>
          <w:szCs w:val="24"/>
        </w:rPr>
        <w:t xml:space="preserve">       (fl.1473-4)</w:t>
      </w:r>
    </w:p>
    <w:p w:rsidR="00A8391F" w:rsidRPr="002B072C" w:rsidRDefault="00A8391F" w:rsidP="00A8391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>of Chart next Sutton Valence, Kent.</w:t>
      </w:r>
    </w:p>
    <w:p w:rsidR="00A8391F" w:rsidRPr="002B072C" w:rsidRDefault="00A8391F" w:rsidP="00A839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391F" w:rsidRPr="002B072C" w:rsidRDefault="00A8391F" w:rsidP="00A839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391F" w:rsidRPr="002B072C" w:rsidRDefault="00A8391F" w:rsidP="00A8391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 xml:space="preserve">         1473-4</w:t>
      </w:r>
      <w:r w:rsidRPr="002B072C">
        <w:rPr>
          <w:rFonts w:ascii="Times New Roman" w:hAnsi="Times New Roman" w:cs="Times New Roman"/>
          <w:sz w:val="24"/>
          <w:szCs w:val="24"/>
        </w:rPr>
        <w:tab/>
        <w:t>He made his Will.  (Plomer p.315)</w:t>
      </w:r>
    </w:p>
    <w:p w:rsidR="00A8391F" w:rsidRPr="002B072C" w:rsidRDefault="00A8391F" w:rsidP="00A839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391F" w:rsidRPr="002B072C" w:rsidRDefault="00A8391F" w:rsidP="00A839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391F" w:rsidRPr="002B072C" w:rsidRDefault="00A8391F" w:rsidP="00A8391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>29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91F" w:rsidRDefault="00A8391F" w:rsidP="00564E3C">
      <w:pPr>
        <w:spacing w:after="0" w:line="240" w:lineRule="auto"/>
      </w:pPr>
      <w:r>
        <w:separator/>
      </w:r>
    </w:p>
  </w:endnote>
  <w:endnote w:type="continuationSeparator" w:id="0">
    <w:p w:rsidR="00A8391F" w:rsidRDefault="00A8391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8391F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91F" w:rsidRDefault="00A8391F" w:rsidP="00564E3C">
      <w:pPr>
        <w:spacing w:after="0" w:line="240" w:lineRule="auto"/>
      </w:pPr>
      <w:r>
        <w:separator/>
      </w:r>
    </w:p>
  </w:footnote>
  <w:footnote w:type="continuationSeparator" w:id="0">
    <w:p w:rsidR="00A8391F" w:rsidRDefault="00A8391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91F"/>
    <w:rsid w:val="00372DC6"/>
    <w:rsid w:val="00564E3C"/>
    <w:rsid w:val="0064591D"/>
    <w:rsid w:val="00A8391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17FDFC-15C1-47FF-9A4B-044663A3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2015-10-17T21:38:00Z</dcterms:created>
  <dcterms:modified xsi:type="dcterms:W3CDTF">2015-10-17T21:39:00Z</dcterms:modified>
</cp:coreProperties>
</file>